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6FE51" w14:textId="77777777" w:rsidR="00161542" w:rsidRDefault="00161542" w:rsidP="001615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UPTON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5FE761E9" w14:textId="77777777" w:rsidR="00161542" w:rsidRDefault="00161542" w:rsidP="00161542">
      <w:pPr>
        <w:rPr>
          <w:rFonts w:ascii="Times New Roman" w:hAnsi="Times New Roman" w:cs="Times New Roman"/>
          <w:sz w:val="24"/>
          <w:szCs w:val="24"/>
        </w:rPr>
      </w:pPr>
    </w:p>
    <w:p w14:paraId="4AA4047B" w14:textId="77777777" w:rsidR="00161542" w:rsidRDefault="00161542" w:rsidP="00161542">
      <w:pPr>
        <w:rPr>
          <w:rFonts w:ascii="Times New Roman" w:hAnsi="Times New Roman" w:cs="Times New Roman"/>
          <w:sz w:val="24"/>
          <w:szCs w:val="24"/>
        </w:rPr>
      </w:pPr>
    </w:p>
    <w:p w14:paraId="114CBE8D" w14:textId="77777777" w:rsidR="00161542" w:rsidRDefault="00161542" w:rsidP="001615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4836CEDC" w14:textId="77777777" w:rsidR="00161542" w:rsidRDefault="00161542" w:rsidP="001615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79AAAB21" w14:textId="77777777" w:rsidR="00161542" w:rsidRDefault="00161542" w:rsidP="001615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Herefordshire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23740FB2" w14:textId="77777777" w:rsidR="00161542" w:rsidRDefault="00161542" w:rsidP="00161542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368AD923" w14:textId="77777777" w:rsidR="00161542" w:rsidRDefault="00161542" w:rsidP="00161542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p.92)</w:t>
      </w:r>
    </w:p>
    <w:p w14:paraId="07B8D368" w14:textId="77777777" w:rsidR="00161542" w:rsidRDefault="00161542" w:rsidP="00161542">
      <w:pPr>
        <w:rPr>
          <w:rFonts w:ascii="Times New Roman" w:hAnsi="Times New Roman" w:cs="Times New Roman"/>
          <w:sz w:val="24"/>
          <w:szCs w:val="24"/>
        </w:rPr>
      </w:pPr>
    </w:p>
    <w:p w14:paraId="5892FF64" w14:textId="77777777" w:rsidR="00161542" w:rsidRDefault="00161542" w:rsidP="00161542">
      <w:pPr>
        <w:rPr>
          <w:rFonts w:ascii="Times New Roman" w:hAnsi="Times New Roman" w:cs="Times New Roman"/>
          <w:sz w:val="24"/>
          <w:szCs w:val="24"/>
        </w:rPr>
      </w:pPr>
    </w:p>
    <w:p w14:paraId="1A5C8B87" w14:textId="77777777" w:rsidR="00161542" w:rsidRDefault="00161542" w:rsidP="001615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October 2021</w:t>
      </w:r>
    </w:p>
    <w:p w14:paraId="7641AD8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68798" w14:textId="77777777" w:rsidR="00161542" w:rsidRDefault="00161542" w:rsidP="009139A6">
      <w:r>
        <w:separator/>
      </w:r>
    </w:p>
  </w:endnote>
  <w:endnote w:type="continuationSeparator" w:id="0">
    <w:p w14:paraId="45A881AF" w14:textId="77777777" w:rsidR="00161542" w:rsidRDefault="001615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568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4732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1D9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6312" w14:textId="77777777" w:rsidR="00161542" w:rsidRDefault="00161542" w:rsidP="009139A6">
      <w:r>
        <w:separator/>
      </w:r>
    </w:p>
  </w:footnote>
  <w:footnote w:type="continuationSeparator" w:id="0">
    <w:p w14:paraId="7978FA2F" w14:textId="77777777" w:rsidR="00161542" w:rsidRDefault="001615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25F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2C4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FC3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542"/>
    <w:rsid w:val="000666E0"/>
    <w:rsid w:val="0016154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B2B0D"/>
  <w15:chartTrackingRefBased/>
  <w15:docId w15:val="{FE14D76E-8262-4682-A38F-F219BE22D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54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2022-03-10T21:24:00Z</dcterms:created>
  <dcterms:modified xsi:type="dcterms:W3CDTF">2022-03-10T21:24:00Z</dcterms:modified>
</cp:coreProperties>
</file>